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96CFE" w:rsidR="008D0BFE" w:rsidP="008D0BFE" w:rsidRDefault="008D0BFE" w14:paraId="c3c28d0" w14:textId="c3c28d0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896CF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896CFE" w:rsidR="008D0BFE" w:rsidP="008D0BFE" w:rsidRDefault="008D0B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</w:p>
    <w:p w:rsidRPr="00896CFE" w:rsidR="008D0BFE" w:rsidP="008D0BFE" w:rsidRDefault="008D0B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896CFE" w:rsidR="008D0BFE" w:rsidP="008D0BFE" w:rsidRDefault="008D0B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="00AA0BD1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2 St-60</w:t>
      </w:r>
      <w:r w:rsidRPr="00896CFE">
        <w:rPr>
          <w:rFonts w:eastAsia="Times New Roman" w:cs="Arial"/>
          <w:bCs/>
          <w:szCs w:val="24"/>
          <w:lang w:eastAsia="hr-HR"/>
        </w:rPr>
        <w:t>/2024-</w:t>
      </w:r>
      <w:r w:rsidR="00AA0BD1">
        <w:rPr>
          <w:rFonts w:eastAsia="Times New Roman" w:cs="Arial"/>
          <w:bCs/>
          <w:szCs w:val="24"/>
          <w:lang w:eastAsia="hr-HR"/>
        </w:rPr>
        <w:t>10</w:t>
      </w:r>
    </w:p>
    <w:p w:rsidR="008D0BFE" w:rsidP="008D0BFE" w:rsidRDefault="008D0B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896CFE" w:rsidR="00AA0BD1" w:rsidP="008D0BFE" w:rsidRDefault="00AA0BD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8B36B3" w:rsidR="008D0BFE" w:rsidP="008D0BFE" w:rsidRDefault="008D0B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B36B3">
        <w:rPr>
          <w:rFonts w:eastAsia="Times New Roman" w:cs="Arial"/>
          <w:bCs/>
          <w:szCs w:val="24"/>
          <w:lang w:eastAsia="hr-HR"/>
        </w:rPr>
        <w:t>Z A P I S N I K</w:t>
      </w:r>
    </w:p>
    <w:p w:rsidRPr="008B36B3" w:rsidR="008D0BFE" w:rsidP="008D0BFE" w:rsidRDefault="008D0B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B36B3">
        <w:rPr>
          <w:rFonts w:eastAsia="Times New Roman" w:cs="Arial"/>
          <w:bCs/>
          <w:szCs w:val="24"/>
          <w:lang w:eastAsia="hr-HR"/>
        </w:rPr>
        <w:t xml:space="preserve">Od </w:t>
      </w:r>
      <w:r w:rsidRPr="008B36B3" w:rsidR="008B36B3">
        <w:rPr>
          <w:rFonts w:eastAsia="Times New Roman" w:cs="Arial"/>
          <w:bCs/>
          <w:szCs w:val="24"/>
          <w:lang w:eastAsia="hr-HR"/>
        </w:rPr>
        <w:t>10. travnja</w:t>
      </w:r>
      <w:r w:rsidRPr="008B36B3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8B36B3" w:rsidR="008D0BFE" w:rsidP="008D0BFE" w:rsidRDefault="008D0B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B36B3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8B36B3" w:rsidR="008D0BFE" w:rsidP="008D0BFE" w:rsidRDefault="008D0B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B36B3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8B36B3" w:rsidR="008D0BFE" w:rsidP="008D0BFE" w:rsidRDefault="008D0B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B36B3">
        <w:rPr>
          <w:rFonts w:cs="Arial"/>
          <w:szCs w:val="24"/>
        </w:rPr>
        <w:t>BOŠKOSKI j.d.o.o., Bale, Ulica Grote 25, OIB: 87825150114</w:t>
      </w:r>
    </w:p>
    <w:p w:rsidR="00AA0BD1" w:rsidP="008D0BFE" w:rsidRDefault="00AA0BD1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8B36B3" w:rsidR="008D0BFE" w:rsidP="008D0BFE" w:rsidRDefault="008D0BFE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8B36B3">
        <w:rPr>
          <w:rFonts w:eastAsia="Times New Roman" w:cs="Arial"/>
          <w:bCs/>
          <w:szCs w:val="24"/>
          <w:lang w:eastAsia="hr-HR"/>
        </w:rPr>
        <w:t xml:space="preserve">  </w:t>
      </w:r>
    </w:p>
    <w:p w:rsidRPr="008B36B3" w:rsidR="008D0BFE" w:rsidP="008D0BFE" w:rsidRDefault="008D0B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B36B3">
        <w:rPr>
          <w:rFonts w:eastAsia="Times New Roman" w:cs="Arial"/>
          <w:bCs/>
          <w:szCs w:val="24"/>
          <w:lang w:eastAsia="hr-HR"/>
        </w:rPr>
        <w:t>OD SUDA NAZOČNI:</w:t>
      </w:r>
    </w:p>
    <w:p w:rsidRPr="008B36B3" w:rsidR="008D0BFE" w:rsidP="008D0BFE" w:rsidRDefault="008D0B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B36B3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8B36B3" w:rsidR="008D0BFE" w:rsidP="008D0BFE" w:rsidRDefault="008D0B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B36B3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8B36B3" w:rsidR="008D0BFE" w:rsidP="008D0BFE" w:rsidRDefault="008D0B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B36B3" w:rsidR="008D0BFE" w:rsidP="008D0BFE" w:rsidRDefault="008D0B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B36B3">
        <w:rPr>
          <w:rFonts w:eastAsia="Times New Roman" w:cs="Arial"/>
          <w:bCs/>
          <w:szCs w:val="24"/>
          <w:lang w:eastAsia="hr-HR"/>
        </w:rPr>
        <w:t xml:space="preserve">Početak u </w:t>
      </w:r>
      <w:r w:rsidRPr="008B36B3" w:rsidR="008B36B3">
        <w:rPr>
          <w:rFonts w:eastAsia="Times New Roman" w:cs="Arial"/>
          <w:bCs/>
          <w:szCs w:val="24"/>
          <w:lang w:eastAsia="hr-HR"/>
        </w:rPr>
        <w:t>10</w:t>
      </w:r>
      <w:r w:rsidRPr="008B36B3">
        <w:rPr>
          <w:rFonts w:eastAsia="Times New Roman" w:cs="Arial"/>
          <w:bCs/>
          <w:szCs w:val="24"/>
          <w:lang w:eastAsia="hr-HR"/>
        </w:rPr>
        <w:t>:00 sati. Ročište je javno.</w:t>
      </w:r>
    </w:p>
    <w:p w:rsidRPr="00896CFE" w:rsidR="008D0BFE" w:rsidP="008D0BFE" w:rsidRDefault="008D0B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AA0BD1" w:rsidR="008D0BFE" w:rsidP="008D0BFE" w:rsidRDefault="008D0B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A0BD1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AA0BD1" w:rsidR="008D0BFE" w:rsidP="008D0BFE" w:rsidRDefault="008D0B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A0BD1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AA0BD1" w:rsidR="00AA0BD1">
        <w:rPr>
          <w:rFonts w:eastAsia="Times New Roman" w:cs="Arial"/>
          <w:bCs/>
          <w:szCs w:val="24"/>
          <w:lang w:eastAsia="hr-HR"/>
        </w:rPr>
        <w:t>nitko</w:t>
      </w:r>
    </w:p>
    <w:p w:rsidRPr="00896CFE" w:rsidR="008D0BFE" w:rsidP="008D0BFE" w:rsidRDefault="008D0B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B36B3" w:rsidR="008D0BFE" w:rsidP="008D0BFE" w:rsidRDefault="008D0B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8B36B3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8B36B3" w:rsidR="008B36B3">
        <w:rPr>
          <w:rFonts w:eastAsia="Times New Roman" w:cs="Arial"/>
          <w:bCs/>
          <w:szCs w:val="24"/>
          <w:lang w:eastAsia="hr-HR"/>
        </w:rPr>
        <w:t>26</w:t>
      </w:r>
      <w:r w:rsidRPr="008B36B3">
        <w:rPr>
          <w:rFonts w:eastAsia="Times New Roman" w:cs="Arial"/>
          <w:bCs/>
          <w:szCs w:val="24"/>
          <w:lang w:eastAsia="hr-HR"/>
        </w:rPr>
        <w:t>.2.2024.</w:t>
      </w:r>
    </w:p>
    <w:p w:rsidRPr="00896CFE" w:rsidR="008D0BFE" w:rsidP="00AA0BD1" w:rsidRDefault="008D0BFE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8B36B3" w:rsidR="008D0BFE" w:rsidP="008D0BFE" w:rsidRDefault="008D0B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896CFE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8B36B3">
        <w:rPr>
          <w:rFonts w:eastAsia="Times New Roman" w:cs="Arial"/>
          <w:szCs w:val="24"/>
          <w:lang w:eastAsia="hr-HR"/>
        </w:rPr>
        <w:t>vezi s čl. 17. Stečajnog zakona, a što mu je naloženo rješenjem ovog suda St-60</w:t>
      </w:r>
      <w:r w:rsidRPr="008B36B3" w:rsidR="008B36B3">
        <w:rPr>
          <w:rFonts w:eastAsia="Times New Roman" w:cs="Arial"/>
          <w:szCs w:val="24"/>
          <w:lang w:eastAsia="hr-HR"/>
        </w:rPr>
        <w:t>/2024-5</w:t>
      </w:r>
      <w:r w:rsidRPr="008B36B3">
        <w:rPr>
          <w:rFonts w:eastAsia="Times New Roman" w:cs="Arial"/>
          <w:szCs w:val="24"/>
          <w:lang w:eastAsia="hr-HR"/>
        </w:rPr>
        <w:t xml:space="preserve"> od </w:t>
      </w:r>
      <w:r w:rsidRPr="008B36B3" w:rsidR="008B36B3">
        <w:rPr>
          <w:rFonts w:eastAsia="Times New Roman" w:cs="Arial"/>
          <w:szCs w:val="24"/>
          <w:lang w:eastAsia="hr-HR"/>
        </w:rPr>
        <w:t>26</w:t>
      </w:r>
      <w:r w:rsidRPr="008B36B3">
        <w:rPr>
          <w:rFonts w:eastAsia="Times New Roman" w:cs="Arial"/>
          <w:szCs w:val="24"/>
          <w:lang w:eastAsia="hr-HR"/>
        </w:rPr>
        <w:t xml:space="preserve">. veljače 2024. </w:t>
      </w:r>
    </w:p>
    <w:p w:rsidRPr="00896CFE" w:rsidR="008D0BFE" w:rsidP="008D0BFE" w:rsidRDefault="008D0B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96CFE" w:rsidR="008D0BFE" w:rsidP="008D0BFE" w:rsidRDefault="008D0B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96CFE" w:rsidR="008D0BFE" w:rsidP="008D0BFE" w:rsidRDefault="008D0B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896CFE" w:rsidR="008D0BFE" w:rsidP="008D0BFE" w:rsidRDefault="008D0B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>r j e š e nj e</w:t>
      </w:r>
    </w:p>
    <w:p w:rsidRPr="00896CFE" w:rsidR="008D0BFE" w:rsidP="008D0BFE" w:rsidRDefault="008D0B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8D0BFE" w:rsidP="008D0BFE" w:rsidRDefault="008D0B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8D0BFE" w:rsidP="008D0BFE" w:rsidRDefault="008D0B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896CFE">
        <w:rPr>
          <w:rFonts w:eastAsia="Times New Roman" w:cs="Arial"/>
          <w:szCs w:val="24"/>
          <w:lang w:eastAsia="hr-HR"/>
        </w:rPr>
        <w:t>Odluka će biti donesena u pisanom obliku.</w:t>
      </w:r>
    </w:p>
    <w:p w:rsidRPr="00896CFE" w:rsidR="008D0BFE" w:rsidP="008D0BFE" w:rsidRDefault="008D0B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8D0BFE" w:rsidP="008D0BFE" w:rsidRDefault="008D0B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896CFE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896CFE" w:rsidR="008D0BFE" w:rsidP="008D0BFE" w:rsidRDefault="008D0B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8D0BFE" w:rsidP="008D0BFE" w:rsidRDefault="008D0B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8D0BFE" w:rsidP="008D0BFE" w:rsidRDefault="008D0BF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896CFE">
        <w:rPr>
          <w:rFonts w:eastAsia="Times New Roman" w:cs="Arial"/>
          <w:szCs w:val="24"/>
          <w:lang w:eastAsia="hr-HR"/>
        </w:rPr>
        <w:t xml:space="preserve">Dovršeno u </w:t>
      </w:r>
      <w:r w:rsidR="00AA0BD1">
        <w:rPr>
          <w:rFonts w:eastAsia="Times New Roman" w:cs="Arial"/>
          <w:szCs w:val="24"/>
          <w:lang w:eastAsia="hr-HR"/>
        </w:rPr>
        <w:t>10</w:t>
      </w:r>
      <w:r w:rsidRPr="00896CFE">
        <w:rPr>
          <w:rFonts w:eastAsia="Times New Roman" w:cs="Arial"/>
          <w:szCs w:val="24"/>
          <w:lang w:eastAsia="hr-HR"/>
        </w:rPr>
        <w:t>:</w:t>
      </w:r>
      <w:r w:rsidR="00AA0BD1">
        <w:rPr>
          <w:rFonts w:eastAsia="Times New Roman" w:cs="Arial"/>
          <w:szCs w:val="24"/>
          <w:lang w:eastAsia="hr-HR"/>
        </w:rPr>
        <w:t>05</w:t>
      </w:r>
      <w:r w:rsidRPr="00896CFE">
        <w:rPr>
          <w:rFonts w:eastAsia="Times New Roman" w:cs="Arial"/>
          <w:szCs w:val="24"/>
          <w:lang w:eastAsia="hr-HR"/>
        </w:rPr>
        <w:t xml:space="preserve"> sati.</w:t>
      </w:r>
    </w:p>
    <w:p w:rsidRPr="00896CFE" w:rsidR="008D0BFE" w:rsidP="008D0BFE" w:rsidRDefault="008D0BF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96CFE" w:rsidR="008D0BFE" w:rsidP="008D0BFE" w:rsidRDefault="008D0BF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96CFE" w:rsidR="008D0BFE" w:rsidP="008D0BFE" w:rsidRDefault="008D0B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896CFE" w:rsidR="008D0BFE" w:rsidP="008D0BFE" w:rsidRDefault="008D0B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</w:p>
    <w:p w:rsidRPr="00896CFE" w:rsidR="008D0BFE" w:rsidP="008D0BFE" w:rsidRDefault="008D0B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896CFE" w:rsidR="008D0BFE" w:rsidP="008D0BFE" w:rsidRDefault="008D0BFE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</w:p>
    <w:p w:rsidR="002410FA" w:rsidP="00AA0BD1" w:rsidRDefault="00AA0BD1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896CFE" w:rsidR="008D0BFE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AA0BD1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D0BFE" w:rsidP="008D0BFE" w:rsidRDefault="008D0BFE">
      <w:pPr>
        <w:spacing w:after="0" w:line="240" w:lineRule="auto"/>
      </w:pPr>
      <w:r>
        <w:separator/>
      </w:r>
    </w:p>
  </w:endnote>
  <w:endnote w:type="continuationSeparator" w:id="0">
    <w:p w:rsidR="008D0BFE" w:rsidP="008D0BFE" w:rsidRDefault="008D0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D0BFE" w:rsidP="008D0BFE" w:rsidRDefault="008D0BFE">
      <w:pPr>
        <w:spacing w:after="0" w:line="240" w:lineRule="auto"/>
      </w:pPr>
      <w:r>
        <w:separator/>
      </w:r>
    </w:p>
  </w:footnote>
  <w:footnote w:type="continuationSeparator" w:id="0">
    <w:p w:rsidR="008D0BFE" w:rsidP="008D0BFE" w:rsidRDefault="008D0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8D0BFE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AA0BD1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>2 St-60</w:t>
        </w:r>
        <w:r w:rsidRPr="00967383">
          <w:rPr>
            <w:rFonts w:cs="Arial"/>
          </w:rPr>
          <w:t>/202</w:t>
        </w:r>
        <w:r>
          <w:rPr>
            <w:rFonts w:cs="Arial"/>
          </w:rPr>
          <w:t>4</w:t>
        </w:r>
        <w:r w:rsidRPr="00967383">
          <w:rPr>
            <w:rFonts w:cs="Arial"/>
          </w:rPr>
          <w:t>-</w:t>
        </w:r>
      </w:p>
    </w:sdtContent>
  </w:sdt>
  <w:p w:rsidR="001E6FBA" w:rsidRDefault="00A35EBA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FE"/>
    <w:rsid w:val="002410FA"/>
    <w:rsid w:val="008B36B3"/>
    <w:rsid w:val="008D0BFE"/>
    <w:rsid w:val="00A35EBA"/>
    <w:rsid w:val="00AA0BD1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952A91C-1585-4785-98C3-7937FD12F757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D0BFE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0BF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D0BFE"/>
  </w:style>
  <w:style w:type="paragraph" w:styleId="Podnoje">
    <w:name w:val="footer"/>
    <w:basedOn w:val="Normal"/>
    <w:link w:val="PodnojeChar"/>
    <w:uiPriority w:val="99"/>
    <w:unhideWhenUsed/>
    <w:rsid w:val="008D0BF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D0BFE"/>
  </w:style>
  <w:style w:type="character" w:styleId="Tekstrezerviranogmjesta">
    <w:name w:val="Placeholder Text"/>
    <w:basedOn w:val="Zadanifontodlomka"/>
    <w:uiPriority w:val="99"/>
    <w:semiHidden/>
    <w:rsid w:val="00A35E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5EBA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35EBA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35EB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35EB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2024.</izvorni_sadrzaj>
    <derivirana_varijabla naziv="DomainObject.StvarniPocetakDatum_1">10. travnja 2024.</derivirana_varijabla>
  </DomainObject.StvarniPocetakDatum>
  <DomainObject.StvarniZavrsetakDatum>
    <izvorni_sadrzaj>10. travnja 2024.</izvorni_sadrzaj>
    <derivirana_varijabla naziv="DomainObject.StvarniZavrsetakDatum_1">10. travnja 2024.</derivirana_varijabla>
  </DomainObject.StvarniZavrsetakDatum>
  <DomainObject.PlaniraniZavrsetakDatum>
    <izvorni_sadrzaj>10. travnja 2024.</izvorni_sadrzaj>
    <derivirana_varijabla naziv="DomainObject.PlaniraniZavrsetakDatum_1">10. travnja 2024.</derivirana_varijabla>
  </DomainObject.PlaniraniZavrsetakDatum>
  <DomainObject.PlaniraniPocetakDatum>
    <izvorni_sadrzaj>10. travnja 2024.</izvorni_sadrzaj>
    <derivirana_varijabla naziv="DomainObject.PlaniraniPocetakDatum_1">10. travnja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travnja 2024.</izvorni_sadrzaj>
    <derivirana_varijabla naziv="DomainObject.Zapisnik.DatumKreiranja_1">10.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St-60/2024-10</izvorni_sadrzaj>
    <derivirana_varijabla naziv="DomainObject.Zapisnik.Oznaka_1">St-60/2024-10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veljače 2024.</izvorni_sadrzaj>
    <derivirana_varijabla naziv="DomainObject.Predmet.DatumIzradeOptuznogAkta_1">20. veljače 2024.</derivirana_varijabla>
  </DomainObject.Predmet.DatumIzradeOptuznogAkta>
  <DomainObject.Predmet.DatumIzradeOptuznogAktaFormated>
    <izvorni_sadrzaj>20.2.2024.</izvorni_sadrzaj>
    <derivirana_varijabla naziv="DomainObject.Predmet.DatumIzradeOptuznogAktaFormated_1">20.2.2024.</derivirana_varijabla>
  </DomainObject.Predmet.DatumIzradeOptuznogAktaFormated>
  <DomainObject.Predmet.DatumOsnivanja>
    <izvorni_sadrzaj>20. veljače 2024.</izvorni_sadrzaj>
    <derivirana_varijabla naziv="DomainObject.Predmet.DatumOsnivanja_1">20.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2024.</izvorni_sadrzaj>
    <derivirana_varijabla naziv="DomainObject.Predmet.DatumPrimitkaOptuznogAkta_1">20.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St-60/2024</izvorni_sadrzaj>
    <derivirana_varijabla naziv="DomainObject.Predmet.OznakaBroj_1">St-60/2024</derivirana_varijabla>
  </DomainObject.Predmet.OznakaBroj>
  <DomainObject.Predmet.OznakaBrojOptuznogAkta>
    <izvorni_sadrzaj>04-06-24-869</izvorni_sadrzaj>
    <derivirana_varijabla naziv="DomainObject.Predmet.OznakaBrojOptuznogAkta_1">04-06-24-869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BOŠKOSKI j.d.o.o., Bale</izvorni_sadrzaj>
    <derivirana_varijabla naziv="DomainObject.Predmet.ProtustrankaFormated_1">  BOŠKOSKI j.d.o.o., Bale</derivirana_varijabla>
  </DomainObject.Predmet.ProtustrankaFormated>
  <DomainObject.Predmet.ProtustrankaFormatedOIB>
    <izvorni_sadrzaj>  BOŠKOSKI j.d.o.o., Bale, OIB 87825150114</izvorni_sadrzaj>
    <derivirana_varijabla naziv="DomainObject.Predmet.ProtustrankaFormatedOIB_1">  BOŠKOSKI j.d.o.o., Bale, OIB 87825150114</derivirana_varijabla>
  </DomainObject.Predmet.ProtustrankaFormatedOIB>
  <DomainObject.Predmet.ProtustrankaFormatedWithAdress>
    <izvorni_sadrzaj> BOŠKOSKI j.d.o.o., Bale, Ulica Grote - Via Grote 25, 52210 Bale</izvorni_sadrzaj>
    <derivirana_varijabla naziv="DomainObject.Predmet.ProtustrankaFormatedWithAdress_1"> BOŠKOSKI j.d.o.o., Bale, Ulica Grote - Via Grote 25, 52210 Bale</derivirana_varijabla>
  </DomainObject.Predmet.ProtustrankaFormatedWithAdress>
  <DomainObject.Predmet.ProtustrankaFormatedWithAdressOIB>
    <izvorni_sadrzaj> BOŠKOSKI j.d.o.o., Bale, OIB 87825150114, Ulica Grote - Via Grote 25, 52210 Bale</izvorni_sadrzaj>
    <derivirana_varijabla naziv="DomainObject.Predmet.ProtustrankaFormatedWithAdressOIB_1"> BOŠKOSKI j.d.o.o., Bale, OIB 87825150114, Ulica Grote - Via Grote 25, 52210 Bale</derivirana_varijabla>
  </DomainObject.Predmet.ProtustrankaFormatedWithAdressOIB>
  <DomainObject.Predmet.ProtustrankaWithAdress>
    <izvorni_sadrzaj>BOŠKOSKI j.d.o.o., Bale Ulica Grote - Via Grote 25, 52210 Bale</izvorni_sadrzaj>
    <derivirana_varijabla naziv="DomainObject.Predmet.ProtustrankaWithAdress_1">BOŠKOSKI j.d.o.o., Bale Ulica Grote - Via Grote 25, 52210 Bale</derivirana_varijabla>
  </DomainObject.Predmet.ProtustrankaWithAdress>
  <DomainObject.Predmet.ProtustrankaWithAdressOIB>
    <izvorni_sadrzaj>BOŠKOSKI j.d.o.o., Bale, OIB 87825150114, Ulica Grote - Via Grote 25, 52210 Bale</izvorni_sadrzaj>
    <derivirana_varijabla naziv="DomainObject.Predmet.ProtustrankaWithAdressOIB_1">BOŠKOSKI j.d.o.o., Bale, OIB 87825150114, Ulica Grote - Via Grote 25, 52210 Bale</derivirana_varijabla>
  </DomainObject.Predmet.ProtustrankaWithAdressOIB>
  <DomainObject.Predmet.ProtustrankaNazivFormated>
    <izvorni_sadrzaj>BOŠKOSKI j.d.o.o., Bale</izvorni_sadrzaj>
    <derivirana_varijabla naziv="DomainObject.Predmet.ProtustrankaNazivFormated_1">BOŠKOSKI j.d.o.o., Bale</derivirana_varijabla>
  </DomainObject.Predmet.ProtustrankaNazivFormated>
  <DomainObject.Predmet.ProtustrankaNazivFormatedOIB>
    <izvorni_sadrzaj>BOŠKOSKI j.d.o.o., Bale, OIB 87825150114</izvorni_sadrzaj>
    <derivirana_varijabla naziv="DomainObject.Predmet.ProtustrankaNazivFormatedOIB_1">BOŠKOSKI j.d.o.o., Bale, OIB 87825150114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Ulica grada Vukovara 70, 10000 Zagreb; Raiffeisenbank Austria d.d., Magazinska cesta 69, 10000 Zagreb</izvorni_sadrzaj>
    <derivirana_varijabla naziv="DomainObject.Predmet.StrankaFormatedWithAdress_1"> Financijska agencija (FINA), Ulica grada Vukovara 70, 10000 Zagreb; Raiffeisenbank Austria d.d., Magazinska cesta 69, 10000 Zagreb</derivirana_varijabla>
  </DomainObject.Predmet.StrankaFormatedWithAdress>
  <DomainObject.Predmet.StrankaFormatedWithAdressOIB>
    <izvorni_sadrzaj> Financijska agencija (FINA), OIB 85821130368, Ulica grada Vukovara 70, 10000 Zagreb; Raiffeisenbank Austria d.d., OIB 53056966535, Magazinska cesta 69, 10000 Zagreb</izvorni_sadrzaj>
    <derivirana_varijabla naziv="DomainObject.Predmet.StrankaFormatedWithAdressOIB_1"> Financijska agencija (FINA), OIB 85821130368, Ulica grada Vukovara 70, 10000 Zagreb; Raiffeisenbank Austria d.d., OIB 53056966535, Magazinska cesta 69, 10000 Zagreb</derivirana_varijabla>
  </DomainObject.Predmet.StrankaFormatedWithAdressOIB>
  <DomainObject.Predmet.StrankaWithAdress>
    <izvorni_sadrzaj>Financijska agencija (FINA) Ulica grada Vukovara 70,10000 Zagreb,Raiffeisenbank Austria d.d. Magazinska cesta 69,10000 Zagreb</izvorni_sadrzaj>
    <derivirana_varijabla naziv="DomainObject.Predmet.StrankaWithAdress_1">Financijska agencija (FINA) Ulica grada Vukovara 70,10000 Zagreb,Raiffeisenbank Austria d.d. Magazinska cesta 69,10000 Zagreb</derivirana_varijabla>
  </DomainObject.Predmet.StrankaWithAdress>
  <DomainObject.Predmet.StrankaWithAdressOIB>
    <izvorni_sadrzaj>Financijska agencija (FINA), OIB 85821130368, Ulica grada Vukovara 70,10000 Zagreb,Raiffeisenbank Austria d.d., OIB 53056966535, Magazinska cesta 69,10000 Zagreb</izvorni_sadrzaj>
    <derivirana_varijabla naziv="DomainObject.Predmet.StrankaWithAdressOIB_1">Financijska agencija (FINA), OIB 85821130368, Ulica grada Vukovara 70,10000 Zagreb,Raiffeisenbank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Ulica grada Vukovara 70, 10000 Zagreb</item>
      <item>Raiffeisenbank Austria d.d., Magazinska cesta 69, 10000 Zagreb</item>
    </izvorni_sadrzaj>
    <derivirana_varijabla naziv="DomainObject.Predmet.StrankaListFormatedWithAdress_1">
      <item>Financijska agencija (FINA), Ulica grada Vukovara 70,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Raiffeisenbank Austria d.d., OIB 53056966535, Magazinska cesta 69, 10000 Zagreb</item>
    </izvorni_sadrzaj>
    <derivirana_varijabla naziv="DomainObject.Predmet.StrankaListFormatedWithAdressOIB_1">
      <item>Financijska agencija (FINA), OIB 85821130368, Ulica grada Vukovara 70,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BOŠKOSKI j.d.o.o., Bale</item>
    </izvorni_sadrzaj>
    <derivirana_varijabla naziv="DomainObject.Predmet.ProtuStrankaListFormated_1">
      <item>BOŠKOSKI j.d.o.o., Bale</item>
    </derivirana_varijabla>
  </DomainObject.Predmet.ProtuStrankaListFormated>
  <DomainObject.Predmet.ProtuStrankaListFormatedOIB>
    <izvorni_sadrzaj>
      <item>BOŠKOSKI j.d.o.o., Bale, OIB 87825150114</item>
    </izvorni_sadrzaj>
    <derivirana_varijabla naziv="DomainObject.Predmet.ProtuStrankaListFormatedOIB_1">
      <item>BOŠKOSKI j.d.o.o., Bale, OIB 87825150114</item>
    </derivirana_varijabla>
  </DomainObject.Predmet.ProtuStrankaListFormatedOIB>
  <DomainObject.Predmet.ProtuStrankaListFormatedWithAdress>
    <izvorni_sadrzaj>
      <item>BOŠKOSKI j.d.o.o., Bale, Ulica Grote - Via Grote 25, 52210 Bale</item>
    </izvorni_sadrzaj>
    <derivirana_varijabla naziv="DomainObject.Predmet.ProtuStrankaListFormatedWithAdress_1">
      <item>BOŠKOSKI j.d.o.o., Bale, Ulica Grote - Via Grote 25, 52210 Bale</item>
    </derivirana_varijabla>
  </DomainObject.Predmet.ProtuStrankaListFormatedWithAdress>
  <DomainObject.Predmet.ProtuStrankaListFormatedWithAdressOIB>
    <izvorni_sadrzaj>
      <item>BOŠKOSKI j.d.o.o., Bale, OIB 87825150114, Ulica Grote - Via Grote 25, 52210 Bale</item>
    </izvorni_sadrzaj>
    <derivirana_varijabla naziv="DomainObject.Predmet.ProtuStrankaListFormatedWithAdressOIB_1">
      <item>BOŠKOSKI j.d.o.o., Bale, OIB 87825150114, Ulica Grote - Via Grote 25, 52210 Bale</item>
    </derivirana_varijabla>
  </DomainObject.Predmet.ProtuStrankaListFormatedWithAdressOIB>
  <DomainObject.Predmet.ProtuStrankaListNazivFormated>
    <izvorni_sadrzaj>
      <item>BOŠKOSKI j.d.o.o., Bale</item>
    </izvorni_sadrzaj>
    <derivirana_varijabla naziv="DomainObject.Predmet.ProtuStrankaListNazivFormated_1">
      <item>BOŠKOSKI j.d.o.o., Bale</item>
    </derivirana_varijabla>
  </DomainObject.Predmet.ProtuStrankaListNazivFormated>
  <DomainObject.Predmet.ProtuStrankaListNazivFormatedOIB>
    <izvorni_sadrzaj>
      <item>BOŠKOSKI j.d.o.o., Bale, OIB 87825150114</item>
    </izvorni_sadrzaj>
    <derivirana_varijabla naziv="DomainObject.Predmet.ProtuStrankaListNazivFormatedOIB_1">
      <item>BOŠKOSKI j.d.o.o., Bale, OIB 87825150114</item>
    </derivirana_varijabla>
  </DomainObject.Predmet.ProtuStrankaListNazivFormatedOIB>
  <DomainObject.Predmet.OstaliListFormated>
    <izvorni_sadrzaj>
      <item>Filip Boškoski</item>
    </izvorni_sadrzaj>
    <derivirana_varijabla naziv="DomainObject.Predmet.OstaliListFormated_1">
      <item>Filip Boškoski</item>
    </derivirana_varijabla>
  </DomainObject.Predmet.OstaliListFormated>
  <DomainObject.Predmet.OstaliListFormatedOIB>
    <izvorni_sadrzaj>
      <item>Filip Boškoski, OIB 34356379616</item>
    </izvorni_sadrzaj>
    <derivirana_varijabla naziv="DomainObject.Predmet.OstaliListFormatedOIB_1">
      <item>Filip Boškoski, OIB 34356379616</item>
    </derivirana_varijabla>
  </DomainObject.Predmet.OstaliListFormatedOIB>
  <DomainObject.Predmet.OstaliListFormatedWithAdress>
    <izvorni_sadrzaj>
      <item>Filip Boškoski, Ulica Grote 25, 52211 Bale</item>
    </izvorni_sadrzaj>
    <derivirana_varijabla naziv="DomainObject.Predmet.OstaliListFormatedWithAdress_1">
      <item>Filip Boškoski, Ulica Grote 25, 52211 Bale</item>
    </derivirana_varijabla>
  </DomainObject.Predmet.OstaliListFormatedWithAdress>
  <DomainObject.Predmet.OstaliListFormatedWithAdressOIB>
    <izvorni_sadrzaj>
      <item>Filip Boškoski, OIB 34356379616, Ulica Grote 25, 52211 Bale</item>
    </izvorni_sadrzaj>
    <derivirana_varijabla naziv="DomainObject.Predmet.OstaliListFormatedWithAdressOIB_1">
      <item>Filip Boškoski, OIB 34356379616, Ulica Grote 25, 52211 Bale</item>
    </derivirana_varijabla>
  </DomainObject.Predmet.OstaliListFormatedWithAdressOIB>
  <DomainObject.Predmet.OstaliListNazivFormated>
    <izvorni_sadrzaj>
      <item>Filip Boškoski</item>
    </izvorni_sadrzaj>
    <derivirana_varijabla naziv="DomainObject.Predmet.OstaliListNazivFormated_1">
      <item>Filip Boškoski</item>
    </derivirana_varijabla>
  </DomainObject.Predmet.OstaliListNazivFormated>
  <DomainObject.Predmet.OstaliListNazivFormatedOIB>
    <izvorni_sadrzaj>
      <item>Filip Boškoski, OIB 34356379616</item>
    </izvorni_sadrzaj>
    <derivirana_varijabla naziv="DomainObject.Predmet.OstaliListNazivFormatedOIB_1">
      <item>Filip Boškoski, OIB 34356379616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travnja 2024.</izvorni_sadrzaj>
    <derivirana_varijabla naziv="DomainObject.Datum_1">10. travnja 2024.</derivirana_varijabla>
  </DomainObject.Datum>
  <DomainObject.PoslovniBrojDokumenta>
    <izvorni_sadrzaj>St-60/2024-10</izvorni_sadrzaj>
    <derivirana_varijabla naziv="DomainObject.PoslovniBrojDokumenta_1">St-60/2024-10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BOŠKOSKI j.d.o.o., Bale</izvorni_sadrzaj>
    <derivirana_varijabla naziv="DomainObject.Predmet.ProtustrankaIDrugi_1">BOŠKOSKI j.d.o.o., Bale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BOŠKOSKI j.d.o.o., Bale, OIB 87825150114, Ulica Grote - Via Grote 25, 52210 Bale</izvorni_sadrzaj>
    <derivirana_varijabla naziv="DomainObject.Predmet.ProtustrankaIDrugiAdressOIB_1">BOŠKOSKI j.d.o.o., Bale, OIB 87825150114, Ulica Grote - Via Grote 25, 52210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BOŠKOSKI j.d.o.o., Bale</item>
      <item>Financijska agencija (FINA)</item>
      <item>Raiffeisenbank Austria d.d.</item>
      <item>Filip Boškoski</item>
    </izvorni_sadrzaj>
    <derivirana_varijabla naziv="DomainObject.Predmet.SudioniciListNaziv_1">
      <item>BOŠKOSKI j.d.o.o., Bale</item>
      <item>Financijska agencija (FINA)</item>
      <item>Raiffeisenbank Austria d.d.</item>
      <item>Filip Boškoski</item>
    </derivirana_varijabla>
  </DomainObject.Predmet.SudioniciListNaziv>
  <DomainObject.Predmet.SudioniciListAdressOIB>
    <izvorni_sadrzaj>
      <item>BOŠKOSKI j.d.o.o., Bale, OIB 87825150114, Ulica Grote - Via Grote 25,52210 Bale</item>
      <item>Financijska agencija (FINA), OIB 85821130368, Ulica grada Vukovara 70,10000 Zagreb</item>
      <item>Raiffeisenbank Austria d.d., OIB 53056966535, Magazinska cesta 69,10000 Zagreb</item>
      <item>Filip Boškoski, OIB 34356379616, Ulica Grote 25,52211 Bale</item>
    </izvorni_sadrzaj>
    <derivirana_varijabla naziv="DomainObject.Predmet.SudioniciListAdressOIB_1">
      <item>BOŠKOSKI j.d.o.o., Bale, OIB 87825150114, Ulica Grote - Via Grote 25,52210 Bale</item>
      <item>Financijska agencija (FINA), OIB 85821130368, Ulica grada Vukovara 70,10000 Zagreb</item>
      <item>Raiffeisenbank Austria d.d., OIB 53056966535, Magazinska cesta 69,10000 Zagreb</item>
      <item>Filip Boškoski, OIB 34356379616, Ulica Grote 25,52211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87825150114</item>
      <item>, OIB 85821130368</item>
      <item>, OIB 53056966535</item>
      <item>, OIB 34356379616</item>
    </izvorni_sadrzaj>
    <derivirana_varijabla naziv="DomainObject.Predmet.SudioniciListNazivOIB_1">
      <item>, OIB 87825150114</item>
      <item>, OIB 85821130368</item>
      <item>, OIB 53056966535</item>
      <item>, OIB 34356379616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2024.</izvorni_sadrzaj>
    <derivirana_varijabla naziv="DomainObject.Predmet.DatumPocetkaProcesa_1">20.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175</properties:Words>
  <properties:Characters>907</properties:Characters>
  <properties:Lines>48</properties:Lines>
  <properties:Paragraphs>26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2024-02-22T09:51:00Z</dcterms:created>
  <dc:creator>Jasmina Matika</dc:creator>
  <dc:description/>
  <cp:keywords/>
  <cp:lastModifiedBy>Jasmina Matika</cp:lastModifiedBy>
  <dcterms:modified xmlns:xsi="http://www.w3.org/2001/XMLSchema-instance" xsi:type="dcterms:W3CDTF">2024-04-10T08:14:00Z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St-60/2024-10 / Zapisnik - Ročište radi rasprave o uvjetima za otvaranje steč. post. (St-60-24 -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